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2107191435" w:edGrp="everyone"/>
      <w:r w:rsidR="00FC0C9D">
        <w:t xml:space="preserve">                                                      </w:t>
      </w:r>
      <w:permEnd w:id="2107191435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967858189" w:edGrp="everyone"/>
      <w:r w:rsidR="00E2111E">
        <w:t xml:space="preserve">   </w:t>
      </w:r>
      <w:permEnd w:id="1967858189"/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67353219" w:edGrp="everyone"/>
      <w:r w:rsidR="00BE7D59">
        <w:t xml:space="preserve">Мурманск </w:t>
      </w:r>
      <w:permEnd w:id="267353219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446003475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446003475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074704209" w:edGrp="everyone"/>
      <w:r w:rsidR="00DC28F1">
        <w:t xml:space="preserve">заместителя генерального директора - директора филиала </w:t>
      </w:r>
      <w:r w:rsidR="00F7242B" w:rsidRPr="00F7242B">
        <w:t>«</w:t>
      </w:r>
      <w:r w:rsidR="00DC28F1">
        <w:t>Кольский</w:t>
      </w:r>
      <w:r w:rsidR="00F7242B" w:rsidRPr="00F7242B">
        <w:t>»</w:t>
      </w:r>
      <w:r w:rsidR="00F7242B">
        <w:t xml:space="preserve"> </w:t>
      </w:r>
      <w:r w:rsidR="00DC28F1">
        <w:t xml:space="preserve">ОАО </w:t>
      </w:r>
      <w:r w:rsidR="00F7242B" w:rsidRPr="00F7242B">
        <w:t>«</w:t>
      </w:r>
      <w:r w:rsidR="00DC28F1">
        <w:t>ТГК-1</w:t>
      </w:r>
      <w:r w:rsidR="00F7242B" w:rsidRPr="00F7242B">
        <w:t>»</w:t>
      </w:r>
      <w:r w:rsidR="00DC28F1">
        <w:t>" Антипова Александра Геннадьевича</w:t>
      </w:r>
      <w:r w:rsidR="00DC28F1" w:rsidRPr="00DC28F1">
        <w:t xml:space="preserve"> </w:t>
      </w:r>
      <w:permEnd w:id="2074704209"/>
      <w:r w:rsidRPr="0079442C">
        <w:t xml:space="preserve">, действующего на </w:t>
      </w:r>
      <w:r w:rsidR="00F1208A" w:rsidRPr="0079442C">
        <w:t xml:space="preserve">основании </w:t>
      </w:r>
      <w:permStart w:id="38098095" w:edGrp="everyone"/>
      <w:r w:rsidR="00DC28F1">
        <w:t xml:space="preserve"> доверенности № </w:t>
      </w:r>
      <w:r w:rsidR="004930E9">
        <w:t>386</w:t>
      </w:r>
      <w:r w:rsidR="00DC28F1">
        <w:t>-201</w:t>
      </w:r>
      <w:r w:rsidR="004930E9">
        <w:t>5</w:t>
      </w:r>
      <w:r w:rsidR="00DC28F1">
        <w:t xml:space="preserve"> от 01.01.201</w:t>
      </w:r>
      <w:r w:rsidR="004930E9">
        <w:t>5</w:t>
      </w:r>
      <w:r w:rsidR="00DC28F1">
        <w:t xml:space="preserve"> г.</w:t>
      </w:r>
      <w:permEnd w:id="3809809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2084589609" w:edGrp="everyone"/>
      <w:r w:rsidR="00A07D9D" w:rsidRPr="00A07D9D">
        <w:t xml:space="preserve"> </w:t>
      </w:r>
      <w:r w:rsidR="00E2111E">
        <w:t>______________________</w:t>
      </w:r>
      <w:permEnd w:id="2084589609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98334537" w:edGrp="everyone"/>
      <w:r w:rsidR="00E2111E">
        <w:t>_______________________</w:t>
      </w:r>
      <w:r w:rsidR="00091ABA" w:rsidRPr="00091ABA">
        <w:t xml:space="preserve"> </w:t>
      </w:r>
      <w:permEnd w:id="9833453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63121218" w:edGrp="everyone"/>
      <w:r w:rsidR="00091ABA">
        <w:t xml:space="preserve"> </w:t>
      </w:r>
      <w:r w:rsidR="00E2111E">
        <w:t>________________</w:t>
      </w:r>
      <w:r w:rsidR="00A07D9D">
        <w:t xml:space="preserve">,  </w:t>
      </w:r>
      <w:permEnd w:id="16312121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863839245" w:edGrp="everyone"/>
      <w:r w:rsidR="008F60C6">
        <w:t>"</w:t>
      </w:r>
      <w:r w:rsidR="008F60C6" w:rsidRPr="008F60C6">
        <w:t>Сухая перевалка золошлаковых отходов</w:t>
      </w:r>
      <w:r w:rsidR="008F60C6">
        <w:t xml:space="preserve">" </w:t>
      </w:r>
      <w:permEnd w:id="863839245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94737673" w:edGrp="everyone"/>
      <w:r w:rsidR="00265339" w:rsidRPr="0079442C">
        <w:t>«</w:t>
      </w:r>
      <w:r w:rsidR="00223234">
        <w:t xml:space="preserve">   </w:t>
      </w:r>
      <w:r w:rsidR="00265339" w:rsidRPr="0079442C">
        <w:t>»</w:t>
      </w:r>
      <w:r w:rsidR="00CB46D8">
        <w:t xml:space="preserve"> </w:t>
      </w:r>
      <w:r w:rsidR="00E2111E">
        <w:t>января</w:t>
      </w:r>
      <w:r w:rsidR="00CB46D8">
        <w:t xml:space="preserve"> </w:t>
      </w:r>
      <w:r w:rsidR="00265339" w:rsidRPr="0079442C">
        <w:t>201</w:t>
      </w:r>
      <w:r w:rsidR="00E2111E">
        <w:t>6</w:t>
      </w:r>
      <w:r w:rsidR="00CB46D8">
        <w:t xml:space="preserve"> г</w:t>
      </w:r>
      <w:r w:rsidR="008F60C6">
        <w:t>.</w:t>
      </w:r>
      <w:r w:rsidR="00CB46D8">
        <w:t>.</w:t>
      </w:r>
      <w:permEnd w:id="194737673"/>
      <w:r w:rsidR="00F97F10" w:rsidRPr="0079442C">
        <w:t xml:space="preserve"> </w:t>
      </w:r>
      <w:r w:rsidR="00367A43" w:rsidRPr="0079442C">
        <w:t xml:space="preserve">по </w:t>
      </w:r>
      <w:permStart w:id="1984520147" w:edGrp="everyone"/>
      <w:r w:rsidR="00F97F10" w:rsidRPr="0079442C">
        <w:t>«</w:t>
      </w:r>
      <w:r w:rsidR="00CB46D8">
        <w:t>31</w:t>
      </w:r>
      <w:r w:rsidR="00F97F10" w:rsidRPr="0079442C">
        <w:t>»</w:t>
      </w:r>
      <w:r w:rsidR="008F60C6">
        <w:t xml:space="preserve"> </w:t>
      </w:r>
      <w:r w:rsidR="00CB46D8">
        <w:t xml:space="preserve">декабря </w:t>
      </w:r>
      <w:r w:rsidR="00F97F10" w:rsidRPr="0079442C">
        <w:t>201</w:t>
      </w:r>
      <w:r w:rsidR="00E2111E">
        <w:t>6</w:t>
      </w:r>
      <w:r w:rsidR="00CB46D8">
        <w:t xml:space="preserve"> г.</w:t>
      </w:r>
      <w:r w:rsidR="00F13A34">
        <w:t xml:space="preserve"> </w:t>
      </w:r>
      <w:r w:rsidR="00F13A34" w:rsidRPr="0079442C">
        <w:t xml:space="preserve">Промежуточные сроки </w:t>
      </w:r>
      <w:r w:rsidR="00F13A34" w:rsidRPr="00F13A34">
        <w:t>оказания услуг по отдельным этапам согласованы Сторонами в Графике оказания услуг (Приложение № 2 к настоящему Договору)</w:t>
      </w:r>
      <w:permEnd w:id="1984520147"/>
      <w:r w:rsidR="00E62794" w:rsidRPr="0079442C">
        <w:t>.</w:t>
      </w:r>
      <w:r w:rsidR="007625A0" w:rsidRPr="0079442C">
        <w:t xml:space="preserve"> </w:t>
      </w:r>
      <w:permStart w:id="585701528" w:edGrp="everyone"/>
      <w:permEnd w:id="585701528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708224685" w:edGrp="everyone"/>
      <w:r w:rsidR="00F1208A" w:rsidRPr="0079442C">
        <w:t>в</w:t>
      </w:r>
      <w:r w:rsidR="006D59C0">
        <w:t xml:space="preserve"> двух </w:t>
      </w:r>
      <w:r w:rsidR="00914BAC" w:rsidRPr="0079442C">
        <w:t>экземплярах</w:t>
      </w:r>
      <w:r w:rsidR="000C2EA9" w:rsidRPr="0079442C">
        <w:t xml:space="preserve"> н</w:t>
      </w:r>
      <w:r w:rsidR="00914BAC" w:rsidRPr="0079442C">
        <w:t xml:space="preserve">а </w:t>
      </w:r>
      <w:r w:rsidR="006D59C0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708224685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292130378" w:edGrp="everyone"/>
      <w:r w:rsidRPr="0079442C">
        <w:t xml:space="preserve">1.5. Место оказания Услуг: </w:t>
      </w:r>
      <w:r w:rsidR="007834C9">
        <w:t>Апатитская ТЭЦ филиала "Кольский" ОАО "ТГК-1"</w:t>
      </w:r>
      <w:r w:rsidR="007834C9" w:rsidRPr="007834C9">
        <w:t>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292130378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974095646" w:edGrp="everyone"/>
      <w:r w:rsidRPr="0079442C">
        <w:t xml:space="preserve">1.7. Качество Услуг должно соответствовать </w:t>
      </w:r>
      <w:r w:rsidR="00E4629B">
        <w:t>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F7242B">
      <w:pPr>
        <w:tabs>
          <w:tab w:val="left" w:pos="851"/>
        </w:tabs>
        <w:autoSpaceDE w:val="0"/>
        <w:autoSpaceDN w:val="0"/>
        <w:adjustRightInd w:val="0"/>
        <w:jc w:val="both"/>
        <w:outlineLvl w:val="0"/>
      </w:pPr>
      <w:r w:rsidRPr="0079442C">
        <w:t xml:space="preserve">1.8. </w:t>
      </w:r>
      <w:permEnd w:id="1974095646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505713263" w:edGrp="everyone"/>
      <w:r w:rsidR="00F7242B" w:rsidRPr="00F7242B">
        <w:t>ежедневно, кроме субботы и воскресенья, с 08 час. 00 мин. до 17  час. 00 мин.</w:t>
      </w:r>
    </w:p>
    <w:permEnd w:id="1505713263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lastRenderedPageBreak/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653674171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9F01DA">
        <w:t>,</w:t>
      </w:r>
      <w:r w:rsidR="00B9616D" w:rsidRPr="0079442C">
        <w:t xml:space="preserve"> согласованный сторонами</w:t>
      </w:r>
      <w:r w:rsidR="009F01DA">
        <w:t>,</w:t>
      </w:r>
      <w:r w:rsidR="00B9616D" w:rsidRPr="0079442C">
        <w:t xml:space="preserve"> </w:t>
      </w:r>
      <w:r w:rsidRPr="0079442C">
        <w:t xml:space="preserve"> предоставлять Исполн</w:t>
      </w:r>
      <w:r w:rsidR="00E83E6D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E83E6D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 w:rsidR="009F01DA">
        <w:t>ё</w:t>
      </w:r>
      <w:r w:rsidR="00B9616D" w:rsidRPr="0079442C">
        <w:t>тся Исполнителю по Актам при</w:t>
      </w:r>
      <w:r w:rsidR="00E82C49">
        <w:t>ё</w:t>
      </w:r>
      <w:r w:rsidR="00B9616D" w:rsidRPr="0079442C">
        <w:t>ма-передачи</w:t>
      </w:r>
      <w:r w:rsidR="0069794B" w:rsidRPr="0079442C">
        <w:t xml:space="preserve"> </w:t>
      </w:r>
      <w:r>
        <w:t>в согласованные Сторонами сроки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документацию по Акту при</w:t>
      </w:r>
      <w:r w:rsidR="00E82C49">
        <w:t>ё</w:t>
      </w:r>
      <w:r w:rsidRPr="0079442C">
        <w:t>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653674171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783381572" w:edGrp="everyone"/>
      <w:r w:rsidR="008F60C6">
        <w:t xml:space="preserve">, </w:t>
      </w:r>
      <w:r w:rsidR="008F60C6" w:rsidRPr="008F60C6">
        <w:t>определенных Графиком оказания услуг (Приложение № 2 к настоящему Договору)</w:t>
      </w:r>
      <w:r w:rsidR="008F60C6">
        <w:t xml:space="preserve"> </w:t>
      </w:r>
      <w:permEnd w:id="783381572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310276160" w:edGrp="everyone"/>
      <w:r w:rsidR="004B7D1B">
        <w:t>.</w:t>
      </w:r>
      <w:permEnd w:id="31027616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820989467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 </w:t>
      </w:r>
      <w:r w:rsidR="00B22720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 xml:space="preserve">в целом или отдельного этапа, определенного </w:t>
      </w:r>
      <w:r w:rsidR="007909C2">
        <w:t>п. 1.2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820989467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621490940" w:edGrp="everyone"/>
      <w:r w:rsidRPr="0079442C">
        <w:t>3.5.</w:t>
      </w:r>
      <w:r w:rsidR="00B9616D" w:rsidRPr="0079442C">
        <w:t xml:space="preserve"> </w:t>
      </w:r>
      <w:permEnd w:id="62149094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336744520" w:edGrp="everyone"/>
      <w:r w:rsidRPr="0079442C">
        <w:t>3.6.</w:t>
      </w:r>
      <w:permEnd w:id="336744520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053111280" w:edGrp="everyone"/>
      <w:r w:rsidRPr="0079442C">
        <w:t>3.7.</w:t>
      </w:r>
      <w:permEnd w:id="1053111280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074232852" w:edGrp="everyone"/>
      <w:r w:rsidR="00E2111E">
        <w:t xml:space="preserve"> "</w:t>
      </w:r>
      <w:r w:rsidR="00E2111E" w:rsidRPr="00E2111E">
        <w:t>Сухая перевалка золошлаковых отходов на Апатитской ТЭЦ</w:t>
      </w:r>
      <w:r w:rsidR="00E2111E">
        <w:t>"</w:t>
      </w:r>
      <w:r w:rsidR="00377BB3" w:rsidRPr="00377BB3">
        <w:t xml:space="preserve"> </w:t>
      </w:r>
      <w:permEnd w:id="2074232852"/>
      <w:r w:rsidRPr="0079442C">
        <w:t xml:space="preserve">, обнаруженными в течение </w:t>
      </w:r>
      <w:permStart w:id="1143098294" w:edGrp="everyone"/>
      <w:r w:rsidR="00377BB3">
        <w:t xml:space="preserve"> одного года</w:t>
      </w:r>
      <w:permEnd w:id="1143098294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F658A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557731268" w:edGrp="everyone"/>
      <w:r w:rsidR="00F658AC" w:rsidRPr="00F658AC">
        <w:t>________ рублей (_________ рублей ___ копеек), в т.ч. НДС(18%) в размере: __________ рублей (______рублей _____копеек).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557731268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613512600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613512600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777337693" w:edGrp="everyone"/>
      <w:r w:rsidR="008F60C6">
        <w:t xml:space="preserve"> </w:t>
      </w:r>
      <w:r w:rsidR="008F60C6" w:rsidRPr="008F60C6">
        <w:t>и счёта-фактуры</w:t>
      </w:r>
      <w:r w:rsidR="006371AD" w:rsidRPr="0079442C">
        <w:t xml:space="preserve"> </w:t>
      </w:r>
      <w:permEnd w:id="777337693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608727544" w:edGrp="everyone"/>
      <w:permEnd w:id="1608727544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</w:t>
      </w:r>
      <w:r w:rsidRPr="0079442C">
        <w:lastRenderedPageBreak/>
        <w:t>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473187976" w:edGrp="everyone"/>
      <w:r w:rsidR="00A52994">
        <w:rPr>
          <w:rFonts w:eastAsia="Calibri"/>
        </w:rPr>
        <w:t xml:space="preserve"> </w:t>
      </w:r>
      <w:r w:rsidR="00FF0B74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 xml:space="preserve"> области.</w:t>
      </w:r>
    </w:p>
    <w:permEnd w:id="47318797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lastRenderedPageBreak/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B731C5" w:rsidRDefault="00B731C5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559619668" w:edGrp="everyone"/>
      <w:r w:rsidRPr="00005D16">
        <w:t>Настоящий Договор распространяет свое действие на правоотношения Сторон, возникшие с "__"_______20</w:t>
      </w:r>
      <w:r w:rsidR="00223234">
        <w:t>16</w:t>
      </w:r>
      <w:r w:rsidRPr="00005D16">
        <w:t xml:space="preserve"> г.</w:t>
      </w:r>
    </w:p>
    <w:permEnd w:id="559619668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</w:t>
      </w:r>
      <w:bookmarkStart w:id="6" w:name="_GoBack"/>
      <w:bookmarkEnd w:id="6"/>
      <w:r w:rsidRPr="0079442C">
        <w:rPr>
          <w:color w:val="000000"/>
          <w:szCs w:val="22"/>
        </w:rPr>
        <w:t>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30743571" w:edGrp="everyone"/>
      <w:r w:rsidR="00FF0B74">
        <w:t>Исполнителя</w:t>
      </w:r>
      <w:permEnd w:id="1530743571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343960633" w:edGrp="everyone"/>
      <w:r w:rsidR="00FF0B74">
        <w:t xml:space="preserve"> Исполнителя</w:t>
      </w:r>
      <w:permEnd w:id="343960633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974410301" w:edGrp="everyone"/>
      <w:r w:rsidR="00F959F1">
        <w:t xml:space="preserve"> </w:t>
      </w:r>
      <w:r w:rsidR="00F959F1" w:rsidRPr="00AB6042">
        <w:t>common@kola.tgk1.ru</w:t>
      </w:r>
      <w:permEnd w:id="1974410301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273896569" w:edGrp="everyone"/>
      <w:r w:rsidR="00F959F1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273896569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669132899" w:edGrp="everyone"/>
      <w:r w:rsidR="00310A1A">
        <w:t>Исполнителем</w:t>
      </w:r>
      <w:permEnd w:id="669132899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</w:t>
      </w:r>
      <w:r w:rsidR="009726E8" w:rsidRPr="0079442C">
        <w:rPr>
          <w:color w:val="000000"/>
          <w:szCs w:val="22"/>
        </w:rPr>
        <w:lastRenderedPageBreak/>
        <w:t xml:space="preserve">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34538016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BB4E22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E2111E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E2111E">
        <w:t>График оказания услуг"</w:t>
      </w:r>
    </w:p>
    <w:p w:rsidR="00E2111E" w:rsidRDefault="00E2111E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t>Пр</w:t>
      </w:r>
      <w:r w:rsidR="00F746B6">
        <w:rPr>
          <w:color w:val="000000"/>
          <w:szCs w:val="22"/>
        </w:rPr>
        <w:t>иложение №3 – «Соглашение о предоставлении сведений»</w:t>
      </w:r>
    </w:p>
    <w:p w:rsidR="00F746B6" w:rsidRPr="00F746B6" w:rsidRDefault="00E2111E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 "Смета"</w:t>
      </w:r>
      <w:r w:rsidR="00F746B6">
        <w:rPr>
          <w:color w:val="000000"/>
          <w:szCs w:val="22"/>
        </w:rPr>
        <w:t>.</w:t>
      </w:r>
    </w:p>
    <w:permEnd w:id="153453801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433870967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4C039F">
        <w:trPr>
          <w:trHeight w:val="568"/>
        </w:trPr>
        <w:tc>
          <w:tcPr>
            <w:tcW w:w="4803" w:type="dxa"/>
          </w:tcPr>
          <w:p w:rsidR="0093291E" w:rsidRPr="0093291E" w:rsidRDefault="0093291E" w:rsidP="0093291E">
            <w:r>
              <w:t>ОАО "ТГК-1"</w:t>
            </w:r>
            <w:r w:rsidRPr="0093291E">
              <w:tab/>
            </w:r>
          </w:p>
          <w:p w:rsidR="0093291E" w:rsidRPr="0093291E" w:rsidRDefault="0093291E" w:rsidP="0093291E">
            <w:r w:rsidRPr="007B42DA">
              <w:t>Юридический адрес: 198188, Российская Федерация, г. С-Петербург, ул. Броневая, д. 6, литера Б</w:t>
            </w:r>
          </w:p>
          <w:p w:rsidR="0093291E" w:rsidRPr="007B42DA" w:rsidRDefault="0093291E" w:rsidP="0093291E"/>
          <w:p w:rsidR="0093291E" w:rsidRPr="0093291E" w:rsidRDefault="0093291E" w:rsidP="0093291E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93291E" w:rsidRPr="0093291E" w:rsidRDefault="0093291E" w:rsidP="0093291E">
            <w:r w:rsidRPr="007B42DA">
              <w:t>ИНН  7841312071, КПП  780501001</w:t>
            </w:r>
          </w:p>
          <w:p w:rsidR="0093291E" w:rsidRPr="0093291E" w:rsidRDefault="0093291E" w:rsidP="0093291E">
            <w:r w:rsidRPr="007B42DA">
              <w:t>ОГРН 1057810153400</w:t>
            </w:r>
          </w:p>
          <w:p w:rsidR="0093291E" w:rsidRPr="0093291E" w:rsidRDefault="0093291E" w:rsidP="0093291E">
            <w:r>
              <w:t>Банковские реквизиты:</w:t>
            </w:r>
          </w:p>
          <w:p w:rsidR="0093291E" w:rsidRPr="0093291E" w:rsidRDefault="0093291E" w:rsidP="0093291E">
            <w:r>
              <w:t>Открытое Акционерное Общество "Акционерный Банк "РОССИЯ"</w:t>
            </w:r>
          </w:p>
          <w:p w:rsidR="0093291E" w:rsidRPr="0093291E" w:rsidRDefault="0093291E" w:rsidP="0093291E">
            <w:r>
              <w:t>40702810309000000005</w:t>
            </w:r>
            <w:r w:rsidRPr="0093291E">
              <w:t xml:space="preserve"> в  ОАО «АБ «РОССИЯ» в г. САНКТ-ПЕТЕРБУРГ</w:t>
            </w:r>
          </w:p>
          <w:p w:rsidR="0093291E" w:rsidRPr="0093291E" w:rsidRDefault="0093291E" w:rsidP="0093291E">
            <w:r>
              <w:t>БИК 044030861 к/с 30101810800000000861</w:t>
            </w:r>
          </w:p>
          <w:p w:rsidR="0093291E" w:rsidRDefault="0093291E" w:rsidP="0093291E"/>
          <w:p w:rsidR="0093291E" w:rsidRPr="0093291E" w:rsidRDefault="0093291E" w:rsidP="0093291E">
            <w:r>
              <w:t>Грузополучатель: Филиал «Кольский» ОАО «ТГК-1» , 184355, Мурманская область, Кольский район, п. Мурмаши, ул. Советская, д. 2.</w:t>
            </w:r>
          </w:p>
          <w:p w:rsidR="0093291E" w:rsidRPr="0093291E" w:rsidRDefault="0093291E" w:rsidP="0093291E">
            <w:r>
              <w:t>ИНН 7841312071  КПП 510543001</w:t>
            </w:r>
          </w:p>
          <w:p w:rsidR="0093291E" w:rsidRPr="0093291E" w:rsidRDefault="0093291E" w:rsidP="0093291E">
            <w:r>
              <w:t>Почтовый адрес по доставке: договора, платежных документов и актов выполненных работ – 184209, г. Апатиты Мурманской</w:t>
            </w:r>
            <w:r w:rsidRPr="0093291E">
              <w:t xml:space="preserve"> области, Апатитская ТЭЦ</w:t>
            </w:r>
          </w:p>
          <w:p w:rsidR="0093291E" w:rsidRDefault="0093291E" w:rsidP="0093291E">
            <w:r w:rsidRPr="00A856F4">
              <w:t>Конт</w:t>
            </w:r>
            <w:r w:rsidRPr="0093291E">
              <w:t>. телефон: (81555) 49-237; факс; 49-258</w:t>
            </w:r>
          </w:p>
          <w:p w:rsidR="00F658AC" w:rsidRPr="0093291E" w:rsidRDefault="00F658AC" w:rsidP="0093291E"/>
          <w:p w:rsidR="0093291E" w:rsidRPr="0093291E" w:rsidRDefault="0093291E" w:rsidP="0093291E">
            <w:r>
              <w:t>"ЗАКАЗЧИК"</w:t>
            </w:r>
          </w:p>
          <w:p w:rsidR="0093291E" w:rsidRPr="0093291E" w:rsidRDefault="0093291E" w:rsidP="0093291E">
            <w:r>
              <w:lastRenderedPageBreak/>
              <w:t xml:space="preserve">Заместитель генерального директора - </w:t>
            </w:r>
          </w:p>
          <w:p w:rsidR="0093291E" w:rsidRDefault="0093291E" w:rsidP="0093291E">
            <w:r>
              <w:t>д</w:t>
            </w:r>
            <w:r w:rsidRPr="0093291E">
              <w:t>иректор филиала "Кольский" ОАО "ТГК-1"</w:t>
            </w:r>
          </w:p>
          <w:p w:rsidR="00F658AC" w:rsidRDefault="00F658AC" w:rsidP="0093291E"/>
          <w:p w:rsidR="00F658AC" w:rsidRPr="0093291E" w:rsidRDefault="00F658AC" w:rsidP="0093291E"/>
          <w:p w:rsidR="0093291E" w:rsidRPr="0093291E" w:rsidRDefault="0093291E" w:rsidP="0093291E">
            <w:r>
              <w:t>_____________________А.Г. Антипов</w:t>
            </w:r>
          </w:p>
          <w:p w:rsidR="0093291E" w:rsidRPr="0093291E" w:rsidRDefault="0093291E" w:rsidP="0093291E"/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93291E"/>
        </w:tc>
        <w:tc>
          <w:tcPr>
            <w:tcW w:w="4660" w:type="dxa"/>
          </w:tcPr>
          <w:p w:rsidR="003D1DED" w:rsidRPr="003D1DED" w:rsidRDefault="003D1DED" w:rsidP="003D1DED"/>
          <w:p w:rsidR="003D1DED" w:rsidRPr="003D1DED" w:rsidRDefault="003D1DED" w:rsidP="003D1DED">
            <w:r w:rsidRPr="003D1DED">
              <w:t>____________________(наименование)</w:t>
            </w:r>
            <w:r w:rsidRPr="003D1DED">
              <w:tab/>
            </w:r>
          </w:p>
          <w:p w:rsidR="003D1DED" w:rsidRPr="003D1DED" w:rsidRDefault="003D1DED" w:rsidP="003D1DED">
            <w:r w:rsidRPr="0079442C">
              <w:t>Юридический адрес:________________</w:t>
            </w:r>
          </w:p>
          <w:p w:rsidR="003D1DED" w:rsidRPr="003D1DED" w:rsidRDefault="003D1DED" w:rsidP="003D1DED">
            <w:r w:rsidRPr="0079442C">
              <w:t>Почтовый адрес: __________________</w:t>
            </w:r>
          </w:p>
          <w:p w:rsidR="003D1DED" w:rsidRPr="003D1DED" w:rsidRDefault="003D1DED" w:rsidP="003D1DED">
            <w:r w:rsidRPr="0079442C">
              <w:t>ИНН _________, КПП _____________</w:t>
            </w:r>
          </w:p>
          <w:p w:rsidR="003D1DED" w:rsidRPr="003D1DED" w:rsidRDefault="003D1DED" w:rsidP="003D1DED">
            <w:r w:rsidRPr="0079442C">
              <w:t>ОГРН ___________________________</w:t>
            </w:r>
          </w:p>
          <w:p w:rsidR="003D1DED" w:rsidRPr="003D1DED" w:rsidRDefault="003D1DED" w:rsidP="003D1DED">
            <w:r w:rsidRPr="0079442C">
              <w:t>Банковские реквизиты:</w:t>
            </w:r>
          </w:p>
          <w:p w:rsidR="003D1DED" w:rsidRPr="003D1DED" w:rsidRDefault="003D1DED" w:rsidP="003D1DED">
            <w:r w:rsidRPr="0079442C">
              <w:t>__________________________________</w:t>
            </w:r>
          </w:p>
          <w:p w:rsidR="003D1DED" w:rsidRPr="003D1DED" w:rsidRDefault="003D1DED" w:rsidP="003D1DED">
            <w:r w:rsidRPr="0079442C">
              <w:t>__________________________________</w:t>
            </w:r>
          </w:p>
          <w:p w:rsidR="003D1DED" w:rsidRPr="003D1DED" w:rsidRDefault="003D1DED" w:rsidP="003D1DED">
            <w:r w:rsidRPr="0079442C">
              <w:t>Контактный телефон: _______________</w:t>
            </w:r>
          </w:p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Pr="004C039F" w:rsidRDefault="004C039F" w:rsidP="004C039F">
            <w:r>
              <w:t>"ИСПОЛНИТЕЛЬ"</w:t>
            </w:r>
          </w:p>
          <w:p w:rsidR="004C039F" w:rsidRDefault="004C039F" w:rsidP="004C039F"/>
          <w:p w:rsidR="00906A11" w:rsidRDefault="00906A11" w:rsidP="00906A11"/>
          <w:p w:rsidR="00906A11" w:rsidRDefault="00906A11" w:rsidP="00906A11"/>
          <w:p w:rsidR="007909C2" w:rsidRDefault="007909C2" w:rsidP="00906A11"/>
          <w:p w:rsidR="004C039F" w:rsidRDefault="004C039F" w:rsidP="00906A11"/>
          <w:p w:rsidR="007909C2" w:rsidRDefault="007909C2" w:rsidP="00906A11"/>
          <w:p w:rsidR="00906A11" w:rsidRDefault="00906A11" w:rsidP="00906A11"/>
          <w:p w:rsidR="00906A11" w:rsidRDefault="00906A11" w:rsidP="00906A11"/>
          <w:p w:rsidR="00820E00" w:rsidRDefault="00820E00" w:rsidP="00906A11"/>
          <w:p w:rsidR="00820E00" w:rsidRDefault="00820E00" w:rsidP="00906A11"/>
          <w:p w:rsidR="003D1DED" w:rsidRDefault="003D1DED" w:rsidP="00906A11"/>
          <w:p w:rsidR="003D1DED" w:rsidRDefault="003D1DED" w:rsidP="00906A11"/>
          <w:p w:rsidR="003D1DED" w:rsidRDefault="003D1DED" w:rsidP="00906A11"/>
          <w:p w:rsidR="00F658AC" w:rsidRDefault="00F658AC" w:rsidP="00906A11"/>
          <w:p w:rsidR="00F658AC" w:rsidRDefault="00F658AC" w:rsidP="00906A11"/>
          <w:p w:rsidR="00F658AC" w:rsidRDefault="00F658AC" w:rsidP="00906A11"/>
          <w:p w:rsidR="003D1DED" w:rsidRDefault="003D1DED" w:rsidP="00906A11"/>
          <w:p w:rsidR="003D1DED" w:rsidRDefault="003D1DED" w:rsidP="00906A11"/>
          <w:p w:rsidR="003D1DED" w:rsidRDefault="003D1DED" w:rsidP="00906A11"/>
          <w:p w:rsidR="003D1DED" w:rsidRPr="0079442C" w:rsidRDefault="003D1DED" w:rsidP="00906A11"/>
        </w:tc>
      </w:tr>
    </w:tbl>
    <w:permEnd w:id="1433870967"/>
    <w:p w:rsidR="00603657" w:rsidRPr="00906A11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112110469" w:edGrp="everyone"/>
      <w:r w:rsidRPr="00906A11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906A11">
        <w:t xml:space="preserve"> </w:t>
      </w:r>
      <w:r w:rsidR="003D1DED">
        <w:t>______</w:t>
      </w:r>
      <w:r w:rsidR="00906A11">
        <w:t xml:space="preserve"> от </w:t>
      </w:r>
      <w:r w:rsidRPr="006339D0">
        <w:t xml:space="preserve"> « ___» </w:t>
      </w:r>
      <w:r w:rsidRPr="006339D0">
        <w:tab/>
        <w:t>20__ г.</w:t>
      </w:r>
      <w:permEnd w:id="1112110469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884088581" w:edGrp="everyone"/>
      <w:r w:rsidR="003D1DED">
        <w:t>_______</w:t>
      </w:r>
      <w:r w:rsidR="004C039F">
        <w:t xml:space="preserve"> </w:t>
      </w:r>
      <w:r>
        <w:rPr>
          <w:sz w:val="24"/>
          <w:szCs w:val="24"/>
        </w:rPr>
        <w:t>/__________</w:t>
      </w:r>
      <w:permEnd w:id="884088581"/>
      <w:r>
        <w:rPr>
          <w:sz w:val="24"/>
          <w:szCs w:val="24"/>
        </w:rPr>
        <w:t>от «</w:t>
      </w:r>
      <w:permStart w:id="1453216041" w:edGrp="everyone"/>
      <w:r>
        <w:rPr>
          <w:sz w:val="24"/>
          <w:szCs w:val="24"/>
        </w:rPr>
        <w:t>____</w:t>
      </w:r>
      <w:permEnd w:id="1453216041"/>
      <w:r>
        <w:rPr>
          <w:sz w:val="24"/>
          <w:szCs w:val="24"/>
        </w:rPr>
        <w:t>»</w:t>
      </w:r>
      <w:permStart w:id="90782236" w:edGrp="everyone"/>
      <w:r>
        <w:rPr>
          <w:sz w:val="24"/>
          <w:szCs w:val="24"/>
        </w:rPr>
        <w:t>_________</w:t>
      </w:r>
      <w:permEnd w:id="90782236"/>
      <w:r>
        <w:rPr>
          <w:sz w:val="24"/>
          <w:szCs w:val="24"/>
        </w:rPr>
        <w:t>201</w:t>
      </w:r>
      <w:permStart w:id="359020000" w:edGrp="everyone"/>
      <w:r>
        <w:rPr>
          <w:sz w:val="24"/>
          <w:szCs w:val="24"/>
        </w:rPr>
        <w:t>__</w:t>
      </w:r>
      <w:permEnd w:id="35902000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60906704" w:edGrp="everyone"/>
      <w:r w:rsidRPr="0083081F">
        <w:rPr>
          <w:i/>
          <w:sz w:val="24"/>
          <w:szCs w:val="24"/>
        </w:rPr>
        <w:t xml:space="preserve">г. </w:t>
      </w:r>
      <w:r w:rsidR="0093291E">
        <w:t>Мурманск</w:t>
      </w:r>
      <w:r w:rsidRPr="0083081F">
        <w:rPr>
          <w:i/>
          <w:sz w:val="24"/>
          <w:szCs w:val="24"/>
        </w:rPr>
        <w:t xml:space="preserve"> </w:t>
      </w:r>
      <w:permEnd w:id="1060906704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978674925" w:edGrp="everyone"/>
      <w:r>
        <w:rPr>
          <w:sz w:val="24"/>
          <w:szCs w:val="24"/>
        </w:rPr>
        <w:t>___</w:t>
      </w:r>
      <w:permEnd w:id="1978674925"/>
      <w:r>
        <w:rPr>
          <w:sz w:val="24"/>
          <w:szCs w:val="24"/>
        </w:rPr>
        <w:t xml:space="preserve">» </w:t>
      </w:r>
      <w:permStart w:id="1626618489" w:edGrp="everyone"/>
      <w:r>
        <w:rPr>
          <w:sz w:val="24"/>
          <w:szCs w:val="24"/>
        </w:rPr>
        <w:t>__________</w:t>
      </w:r>
      <w:permEnd w:id="1626618489"/>
      <w:r>
        <w:rPr>
          <w:sz w:val="24"/>
          <w:szCs w:val="24"/>
        </w:rPr>
        <w:t>201</w:t>
      </w:r>
      <w:permStart w:id="458181457" w:edGrp="everyone"/>
      <w:r>
        <w:rPr>
          <w:sz w:val="24"/>
          <w:szCs w:val="24"/>
        </w:rPr>
        <w:t>__</w:t>
      </w:r>
      <w:permEnd w:id="458181457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35472236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354722366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796879956" w:edGrp="everyone"/>
      <w:r w:rsidR="00F569D2">
        <w:t>Исполнителем</w:t>
      </w:r>
      <w:permEnd w:id="796879956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07638853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07638853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257536101" w:edGrp="everyone"/>
      <w:r w:rsidR="00F569D2">
        <w:t>Исполнителем</w:t>
      </w:r>
      <w:permEnd w:id="1257536101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53380736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53380736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12815622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12815622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3291E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591156180" w:edGrp="everyone"/>
      <w:r>
        <w:rPr>
          <w:rStyle w:val="Barcode"/>
          <w:sz w:val="24"/>
          <w:szCs w:val="24"/>
        </w:rPr>
        <w:t>Исполнитель</w:t>
      </w:r>
      <w:r w:rsidR="00F569D2">
        <w:t>__</w:t>
      </w:r>
      <w:r>
        <w:rPr>
          <w:rStyle w:val="Barcode"/>
          <w:sz w:val="24"/>
          <w:szCs w:val="24"/>
        </w:rPr>
        <w:t>________________</w:t>
      </w:r>
      <w:r w:rsidR="00F569D2">
        <w:t xml:space="preserve">                 </w:t>
      </w:r>
      <w:permEnd w:id="59115618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763140313" w:edGrp="everyone"/>
      <w:r w:rsidR="00F658AC">
        <w:t xml:space="preserve"> </w:t>
      </w:r>
      <w:r w:rsidR="00F569D2">
        <w:t xml:space="preserve"> </w:t>
      </w:r>
      <w:r w:rsidR="0093291E">
        <w:t>ОАО "ТГК-1"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</w:t>
      </w:r>
      <w:r w:rsidR="00F569D2">
        <w:t xml:space="preserve">                              </w:t>
      </w:r>
      <w:r>
        <w:t>Заместитель генерального директора -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Директор филиала "Кольский" ОАО "ТГК-1"</w:t>
      </w:r>
    </w:p>
    <w:p w:rsidR="00F658AC" w:rsidRDefault="0093291E" w:rsidP="00603657">
      <w:pPr>
        <w:tabs>
          <w:tab w:val="left" w:pos="567"/>
          <w:tab w:val="left" w:pos="851"/>
        </w:tabs>
        <w:jc w:val="both"/>
      </w:pPr>
      <w:r>
        <w:t xml:space="preserve">  </w:t>
      </w:r>
      <w:r w:rsidR="00E454C5">
        <w:t>__________________</w:t>
      </w:r>
      <w:r w:rsidR="003D1DED">
        <w:t xml:space="preserve">                  </w:t>
      </w:r>
      <w:r w:rsidR="00FB0752">
        <w:t xml:space="preserve">           </w:t>
      </w:r>
      <w:r>
        <w:t xml:space="preserve">               </w:t>
      </w:r>
    </w:p>
    <w:p w:rsidR="00F658AC" w:rsidRDefault="00F658AC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F658AC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291E">
        <w:t>___________________ А.Г. Антипов</w:t>
      </w:r>
      <w:permEnd w:id="1763140313"/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FD5" w:rsidRDefault="00546FD5">
      <w:r>
        <w:separator/>
      </w:r>
    </w:p>
  </w:endnote>
  <w:endnote w:type="continuationSeparator" w:id="0">
    <w:p w:rsidR="00546FD5" w:rsidRDefault="0054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34B5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D34B5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D34B52" w:rsidRPr="00E722DE">
      <w:rPr>
        <w:i/>
        <w:color w:val="auto"/>
        <w:sz w:val="20"/>
        <w:szCs w:val="20"/>
      </w:rPr>
      <w:fldChar w:fldCharType="separate"/>
    </w:r>
    <w:r w:rsidR="00223234">
      <w:rPr>
        <w:i/>
        <w:noProof/>
        <w:color w:val="auto"/>
        <w:sz w:val="20"/>
        <w:szCs w:val="20"/>
      </w:rPr>
      <w:t>4</w:t>
    </w:r>
    <w:r w:rsidR="00D34B5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D34B5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D34B52" w:rsidRPr="00E722DE">
      <w:rPr>
        <w:i/>
        <w:color w:val="auto"/>
        <w:sz w:val="20"/>
        <w:szCs w:val="20"/>
      </w:rPr>
      <w:fldChar w:fldCharType="separate"/>
    </w:r>
    <w:r w:rsidR="00223234">
      <w:rPr>
        <w:i/>
        <w:noProof/>
        <w:color w:val="auto"/>
        <w:sz w:val="20"/>
        <w:szCs w:val="20"/>
      </w:rPr>
      <w:t>6</w:t>
    </w:r>
    <w:r w:rsidR="00D34B5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06210294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06210294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D34B5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D34B52" w:rsidRPr="00E722DE">
      <w:rPr>
        <w:i/>
        <w:color w:val="auto"/>
        <w:sz w:val="20"/>
        <w:szCs w:val="20"/>
      </w:rPr>
      <w:fldChar w:fldCharType="separate"/>
    </w:r>
    <w:r w:rsidR="00223234">
      <w:rPr>
        <w:i/>
        <w:noProof/>
        <w:color w:val="auto"/>
        <w:sz w:val="20"/>
        <w:szCs w:val="20"/>
      </w:rPr>
      <w:t>1</w:t>
    </w:r>
    <w:r w:rsidR="00D34B5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D34B5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D34B52" w:rsidRPr="00E722DE">
      <w:rPr>
        <w:i/>
        <w:color w:val="auto"/>
        <w:sz w:val="20"/>
        <w:szCs w:val="20"/>
      </w:rPr>
      <w:fldChar w:fldCharType="separate"/>
    </w:r>
    <w:r w:rsidR="00223234">
      <w:rPr>
        <w:i/>
        <w:noProof/>
        <w:color w:val="auto"/>
        <w:sz w:val="20"/>
        <w:szCs w:val="20"/>
      </w:rPr>
      <w:t>6</w:t>
    </w:r>
    <w:r w:rsidR="00D34B5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FD5" w:rsidRDefault="00546FD5">
      <w:r>
        <w:separator/>
      </w:r>
    </w:p>
  </w:footnote>
  <w:footnote w:type="continuationSeparator" w:id="0">
    <w:p w:rsidR="00546FD5" w:rsidRDefault="00546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34B5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30AB"/>
    <w:rsid w:val="000066C6"/>
    <w:rsid w:val="00011678"/>
    <w:rsid w:val="0001379F"/>
    <w:rsid w:val="0002645E"/>
    <w:rsid w:val="00030F1D"/>
    <w:rsid w:val="00032B17"/>
    <w:rsid w:val="00040ED7"/>
    <w:rsid w:val="00041D20"/>
    <w:rsid w:val="00044A13"/>
    <w:rsid w:val="00044E28"/>
    <w:rsid w:val="00044EB3"/>
    <w:rsid w:val="00065FC3"/>
    <w:rsid w:val="00066512"/>
    <w:rsid w:val="0007334C"/>
    <w:rsid w:val="0008511A"/>
    <w:rsid w:val="0009088D"/>
    <w:rsid w:val="000917F7"/>
    <w:rsid w:val="00091ABA"/>
    <w:rsid w:val="000A1B9B"/>
    <w:rsid w:val="000A2863"/>
    <w:rsid w:val="000A5899"/>
    <w:rsid w:val="000A6ADB"/>
    <w:rsid w:val="000B5213"/>
    <w:rsid w:val="000B65BC"/>
    <w:rsid w:val="000B6EF6"/>
    <w:rsid w:val="000C0DAD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F4471"/>
    <w:rsid w:val="000F7068"/>
    <w:rsid w:val="00101254"/>
    <w:rsid w:val="00111706"/>
    <w:rsid w:val="00113D70"/>
    <w:rsid w:val="001150B2"/>
    <w:rsid w:val="00121437"/>
    <w:rsid w:val="001276F1"/>
    <w:rsid w:val="001366E5"/>
    <w:rsid w:val="00151C35"/>
    <w:rsid w:val="00165B92"/>
    <w:rsid w:val="001679C6"/>
    <w:rsid w:val="001709E9"/>
    <w:rsid w:val="001715A9"/>
    <w:rsid w:val="001A150B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3234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58CB"/>
    <w:rsid w:val="002D63C2"/>
    <w:rsid w:val="002D77B4"/>
    <w:rsid w:val="002F50FA"/>
    <w:rsid w:val="002F7046"/>
    <w:rsid w:val="00301163"/>
    <w:rsid w:val="0030158D"/>
    <w:rsid w:val="00307D4C"/>
    <w:rsid w:val="003106FC"/>
    <w:rsid w:val="00310A1A"/>
    <w:rsid w:val="00312F4B"/>
    <w:rsid w:val="0031391B"/>
    <w:rsid w:val="00321BEE"/>
    <w:rsid w:val="00334DFE"/>
    <w:rsid w:val="00335C0B"/>
    <w:rsid w:val="003429F9"/>
    <w:rsid w:val="003650B7"/>
    <w:rsid w:val="00367A43"/>
    <w:rsid w:val="00373FE5"/>
    <w:rsid w:val="003745C5"/>
    <w:rsid w:val="00377BB3"/>
    <w:rsid w:val="00383C71"/>
    <w:rsid w:val="003926D2"/>
    <w:rsid w:val="003A51A3"/>
    <w:rsid w:val="003A61B9"/>
    <w:rsid w:val="003B494A"/>
    <w:rsid w:val="003C0A3F"/>
    <w:rsid w:val="003D1DED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343D0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879E2"/>
    <w:rsid w:val="004930E9"/>
    <w:rsid w:val="00494198"/>
    <w:rsid w:val="004976ED"/>
    <w:rsid w:val="004A34F7"/>
    <w:rsid w:val="004B1070"/>
    <w:rsid w:val="004B6BD3"/>
    <w:rsid w:val="004B7D1B"/>
    <w:rsid w:val="004C039F"/>
    <w:rsid w:val="004E096C"/>
    <w:rsid w:val="004F79D6"/>
    <w:rsid w:val="00503427"/>
    <w:rsid w:val="00521F2E"/>
    <w:rsid w:val="00531F0D"/>
    <w:rsid w:val="00534CA4"/>
    <w:rsid w:val="00537DD0"/>
    <w:rsid w:val="00544646"/>
    <w:rsid w:val="00546705"/>
    <w:rsid w:val="00546FD5"/>
    <w:rsid w:val="00551E25"/>
    <w:rsid w:val="00552E59"/>
    <w:rsid w:val="00553533"/>
    <w:rsid w:val="00556917"/>
    <w:rsid w:val="005637AF"/>
    <w:rsid w:val="00564517"/>
    <w:rsid w:val="00564ED0"/>
    <w:rsid w:val="00571309"/>
    <w:rsid w:val="005802FF"/>
    <w:rsid w:val="00582956"/>
    <w:rsid w:val="0059405D"/>
    <w:rsid w:val="00594069"/>
    <w:rsid w:val="00595C63"/>
    <w:rsid w:val="00597E33"/>
    <w:rsid w:val="005A684A"/>
    <w:rsid w:val="005A7DC6"/>
    <w:rsid w:val="005B3E3E"/>
    <w:rsid w:val="005B5BE4"/>
    <w:rsid w:val="005C04AC"/>
    <w:rsid w:val="005C21FA"/>
    <w:rsid w:val="005C3748"/>
    <w:rsid w:val="005D781C"/>
    <w:rsid w:val="005E4F28"/>
    <w:rsid w:val="005E6DB6"/>
    <w:rsid w:val="005F44B1"/>
    <w:rsid w:val="006034B0"/>
    <w:rsid w:val="00603657"/>
    <w:rsid w:val="006059BB"/>
    <w:rsid w:val="00605B97"/>
    <w:rsid w:val="0061200A"/>
    <w:rsid w:val="00625393"/>
    <w:rsid w:val="006256DB"/>
    <w:rsid w:val="006323CA"/>
    <w:rsid w:val="00634992"/>
    <w:rsid w:val="006371AD"/>
    <w:rsid w:val="00655CFE"/>
    <w:rsid w:val="006609B5"/>
    <w:rsid w:val="00675F56"/>
    <w:rsid w:val="00677596"/>
    <w:rsid w:val="00684D25"/>
    <w:rsid w:val="00684D9D"/>
    <w:rsid w:val="00696262"/>
    <w:rsid w:val="006976F3"/>
    <w:rsid w:val="0069794B"/>
    <w:rsid w:val="006A04F0"/>
    <w:rsid w:val="006A786A"/>
    <w:rsid w:val="006B5C6C"/>
    <w:rsid w:val="006B61CC"/>
    <w:rsid w:val="006C0479"/>
    <w:rsid w:val="006C2D0A"/>
    <w:rsid w:val="006C3B4C"/>
    <w:rsid w:val="006D3159"/>
    <w:rsid w:val="006D59C0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4729"/>
    <w:rsid w:val="00745649"/>
    <w:rsid w:val="0075140C"/>
    <w:rsid w:val="0075379A"/>
    <w:rsid w:val="00756D98"/>
    <w:rsid w:val="00757D1F"/>
    <w:rsid w:val="007625A0"/>
    <w:rsid w:val="00763CC0"/>
    <w:rsid w:val="007770CA"/>
    <w:rsid w:val="00777410"/>
    <w:rsid w:val="007834C9"/>
    <w:rsid w:val="00787E30"/>
    <w:rsid w:val="007909C2"/>
    <w:rsid w:val="0079442C"/>
    <w:rsid w:val="007A2AEF"/>
    <w:rsid w:val="007B15BC"/>
    <w:rsid w:val="007B26A5"/>
    <w:rsid w:val="007B46AC"/>
    <w:rsid w:val="007C0A40"/>
    <w:rsid w:val="007D0013"/>
    <w:rsid w:val="007D3634"/>
    <w:rsid w:val="007E244E"/>
    <w:rsid w:val="007E4510"/>
    <w:rsid w:val="007E4759"/>
    <w:rsid w:val="007E6305"/>
    <w:rsid w:val="007F3AF6"/>
    <w:rsid w:val="007F3C7B"/>
    <w:rsid w:val="007F6100"/>
    <w:rsid w:val="007F7C96"/>
    <w:rsid w:val="00803ED7"/>
    <w:rsid w:val="00810FF7"/>
    <w:rsid w:val="00811D1E"/>
    <w:rsid w:val="00817509"/>
    <w:rsid w:val="00820E00"/>
    <w:rsid w:val="00842194"/>
    <w:rsid w:val="00855DD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B4F86"/>
    <w:rsid w:val="008C0CBC"/>
    <w:rsid w:val="008C228B"/>
    <w:rsid w:val="008C4B5A"/>
    <w:rsid w:val="008D610D"/>
    <w:rsid w:val="008E24B5"/>
    <w:rsid w:val="008E5C59"/>
    <w:rsid w:val="008E74BA"/>
    <w:rsid w:val="008F60C6"/>
    <w:rsid w:val="00900A1E"/>
    <w:rsid w:val="009022FE"/>
    <w:rsid w:val="00903662"/>
    <w:rsid w:val="00904F8F"/>
    <w:rsid w:val="00906A11"/>
    <w:rsid w:val="00907611"/>
    <w:rsid w:val="00907C87"/>
    <w:rsid w:val="00912D5F"/>
    <w:rsid w:val="00914BAC"/>
    <w:rsid w:val="00916C0E"/>
    <w:rsid w:val="00922193"/>
    <w:rsid w:val="009322D6"/>
    <w:rsid w:val="0093291E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5FA5"/>
    <w:rsid w:val="009F01DA"/>
    <w:rsid w:val="009F0BB2"/>
    <w:rsid w:val="009F1814"/>
    <w:rsid w:val="00A04185"/>
    <w:rsid w:val="00A04FEC"/>
    <w:rsid w:val="00A05064"/>
    <w:rsid w:val="00A078D7"/>
    <w:rsid w:val="00A07D9D"/>
    <w:rsid w:val="00A20270"/>
    <w:rsid w:val="00A241A3"/>
    <w:rsid w:val="00A30435"/>
    <w:rsid w:val="00A32AE8"/>
    <w:rsid w:val="00A3333D"/>
    <w:rsid w:val="00A37E83"/>
    <w:rsid w:val="00A41492"/>
    <w:rsid w:val="00A428C5"/>
    <w:rsid w:val="00A43D41"/>
    <w:rsid w:val="00A51B2C"/>
    <w:rsid w:val="00A52994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C3AAD"/>
    <w:rsid w:val="00AD5AFC"/>
    <w:rsid w:val="00AD7D64"/>
    <w:rsid w:val="00AF6802"/>
    <w:rsid w:val="00B00BFF"/>
    <w:rsid w:val="00B0771D"/>
    <w:rsid w:val="00B20725"/>
    <w:rsid w:val="00B22720"/>
    <w:rsid w:val="00B245C3"/>
    <w:rsid w:val="00B250D7"/>
    <w:rsid w:val="00B36AD9"/>
    <w:rsid w:val="00B463B5"/>
    <w:rsid w:val="00B46CC7"/>
    <w:rsid w:val="00B608A2"/>
    <w:rsid w:val="00B64B10"/>
    <w:rsid w:val="00B70710"/>
    <w:rsid w:val="00B731C5"/>
    <w:rsid w:val="00B742C1"/>
    <w:rsid w:val="00B84A7B"/>
    <w:rsid w:val="00B917A3"/>
    <w:rsid w:val="00B9616D"/>
    <w:rsid w:val="00B96A96"/>
    <w:rsid w:val="00BA743A"/>
    <w:rsid w:val="00BB23E7"/>
    <w:rsid w:val="00BB2BEE"/>
    <w:rsid w:val="00BB4E22"/>
    <w:rsid w:val="00BB5BC3"/>
    <w:rsid w:val="00BC381F"/>
    <w:rsid w:val="00BC50B0"/>
    <w:rsid w:val="00BD5FEC"/>
    <w:rsid w:val="00BD6DFC"/>
    <w:rsid w:val="00BE61A0"/>
    <w:rsid w:val="00BE7D59"/>
    <w:rsid w:val="00BF02B8"/>
    <w:rsid w:val="00BF4D3D"/>
    <w:rsid w:val="00BF660B"/>
    <w:rsid w:val="00C07CEF"/>
    <w:rsid w:val="00C16AF5"/>
    <w:rsid w:val="00C21888"/>
    <w:rsid w:val="00C245D0"/>
    <w:rsid w:val="00C24C09"/>
    <w:rsid w:val="00C31874"/>
    <w:rsid w:val="00C34C20"/>
    <w:rsid w:val="00C46758"/>
    <w:rsid w:val="00C56156"/>
    <w:rsid w:val="00C66B79"/>
    <w:rsid w:val="00C90C8E"/>
    <w:rsid w:val="00C91FFA"/>
    <w:rsid w:val="00C945C0"/>
    <w:rsid w:val="00C96594"/>
    <w:rsid w:val="00CA520D"/>
    <w:rsid w:val="00CB46D8"/>
    <w:rsid w:val="00CB6656"/>
    <w:rsid w:val="00CB724C"/>
    <w:rsid w:val="00CC57B0"/>
    <w:rsid w:val="00CE15C9"/>
    <w:rsid w:val="00CE3B25"/>
    <w:rsid w:val="00CE6EA6"/>
    <w:rsid w:val="00CE738D"/>
    <w:rsid w:val="00D247AB"/>
    <w:rsid w:val="00D322F3"/>
    <w:rsid w:val="00D34B52"/>
    <w:rsid w:val="00D501E6"/>
    <w:rsid w:val="00D553C9"/>
    <w:rsid w:val="00D56DD7"/>
    <w:rsid w:val="00D64086"/>
    <w:rsid w:val="00D65D7C"/>
    <w:rsid w:val="00D73D6B"/>
    <w:rsid w:val="00D801A5"/>
    <w:rsid w:val="00D80775"/>
    <w:rsid w:val="00D826F4"/>
    <w:rsid w:val="00D8391A"/>
    <w:rsid w:val="00D93B15"/>
    <w:rsid w:val="00DA5559"/>
    <w:rsid w:val="00DB2298"/>
    <w:rsid w:val="00DB38E2"/>
    <w:rsid w:val="00DC09CC"/>
    <w:rsid w:val="00DC21CF"/>
    <w:rsid w:val="00DC28F1"/>
    <w:rsid w:val="00DD011E"/>
    <w:rsid w:val="00DD3BB6"/>
    <w:rsid w:val="00DD5348"/>
    <w:rsid w:val="00DF07A8"/>
    <w:rsid w:val="00DF310B"/>
    <w:rsid w:val="00DF3E59"/>
    <w:rsid w:val="00DF70DF"/>
    <w:rsid w:val="00DF7C17"/>
    <w:rsid w:val="00E017C8"/>
    <w:rsid w:val="00E0193C"/>
    <w:rsid w:val="00E04C84"/>
    <w:rsid w:val="00E051E5"/>
    <w:rsid w:val="00E0626B"/>
    <w:rsid w:val="00E131BF"/>
    <w:rsid w:val="00E2111E"/>
    <w:rsid w:val="00E214A5"/>
    <w:rsid w:val="00E22569"/>
    <w:rsid w:val="00E376F3"/>
    <w:rsid w:val="00E41E0F"/>
    <w:rsid w:val="00E454C5"/>
    <w:rsid w:val="00E455E5"/>
    <w:rsid w:val="00E4629B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2C49"/>
    <w:rsid w:val="00E83C4B"/>
    <w:rsid w:val="00E83E6D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A34"/>
    <w:rsid w:val="00F13C4B"/>
    <w:rsid w:val="00F177FB"/>
    <w:rsid w:val="00F31786"/>
    <w:rsid w:val="00F37F01"/>
    <w:rsid w:val="00F41373"/>
    <w:rsid w:val="00F42AE5"/>
    <w:rsid w:val="00F43302"/>
    <w:rsid w:val="00F46D64"/>
    <w:rsid w:val="00F50F06"/>
    <w:rsid w:val="00F569D2"/>
    <w:rsid w:val="00F5707D"/>
    <w:rsid w:val="00F64141"/>
    <w:rsid w:val="00F658AC"/>
    <w:rsid w:val="00F65A9A"/>
    <w:rsid w:val="00F67AD2"/>
    <w:rsid w:val="00F7242B"/>
    <w:rsid w:val="00F746B6"/>
    <w:rsid w:val="00F954CA"/>
    <w:rsid w:val="00F959F1"/>
    <w:rsid w:val="00F97F10"/>
    <w:rsid w:val="00FA013A"/>
    <w:rsid w:val="00FA5030"/>
    <w:rsid w:val="00FB0752"/>
    <w:rsid w:val="00FB14CC"/>
    <w:rsid w:val="00FB3EA1"/>
    <w:rsid w:val="00FB675D"/>
    <w:rsid w:val="00FC0C9D"/>
    <w:rsid w:val="00FC1F95"/>
    <w:rsid w:val="00FC600C"/>
    <w:rsid w:val="00FE13AB"/>
    <w:rsid w:val="00FE3D01"/>
    <w:rsid w:val="00FE784E"/>
    <w:rsid w:val="00FF034B"/>
    <w:rsid w:val="00FF0B74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BF7AD0-E1C7-4A1F-9A50-11ABC10BB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 Spacing"/>
    <w:uiPriority w:val="1"/>
    <w:qFormat/>
    <w:rsid w:val="00906A1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439E0-CF7C-4DD8-81B8-5CD8B8DCCD47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7963b53-587b-452e-a2ad-bee2ef661aa8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8B7D2003-F4F4-4369-B4F0-99470179E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53B9BD7D</Template>
  <TotalTime>1</TotalTime>
  <Pages>6</Pages>
  <Words>2804</Words>
  <Characters>15989</Characters>
  <Application>Microsoft Office Word</Application>
  <DocSecurity>8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4</cp:revision>
  <cp:lastPrinted>2015-09-03T05:17:00Z</cp:lastPrinted>
  <dcterms:created xsi:type="dcterms:W3CDTF">2015-09-03T05:18:00Z</dcterms:created>
  <dcterms:modified xsi:type="dcterms:W3CDTF">2015-11-25T06:42:00Z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